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7A373C2" w:rsidR="00F372C9" w:rsidRPr="00B552DB" w:rsidRDefault="008332DB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8332DB">
              <w:rPr>
                <w:rFonts w:ascii="Calibri Light" w:hAnsi="Calibri Light" w:cs="Calibri Light"/>
                <w:b/>
              </w:rPr>
              <w:t>Klientų aptarnavimo užsienyje paslaugos (PPR-601)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42D74A96" w14:textId="77777777" w:rsidR="008332DB" w:rsidRPr="00B552DB" w:rsidRDefault="00833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0C811A87" w14:textId="42CFC89F" w:rsidR="00DC06DE" w:rsidRPr="008332DB" w:rsidRDefault="00281A90" w:rsidP="008332DB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DC06DE" w:rsidRPr="00833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32DB"/>
    <w:rsid w:val="00837D18"/>
    <w:rsid w:val="008430BA"/>
    <w:rsid w:val="00861471"/>
    <w:rsid w:val="00862EA0"/>
    <w:rsid w:val="008702D5"/>
    <w:rsid w:val="008816B6"/>
    <w:rsid w:val="008841E0"/>
    <w:rsid w:val="008921E1"/>
    <w:rsid w:val="00894D77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22</TotalTime>
  <Pages>1</Pages>
  <Words>1428</Words>
  <Characters>815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Živilė Šakalienė</cp:lastModifiedBy>
  <cp:revision>21</cp:revision>
  <cp:lastPrinted>2021-01-19T12:06:00Z</cp:lastPrinted>
  <dcterms:created xsi:type="dcterms:W3CDTF">2023-01-03T07:25:00Z</dcterms:created>
  <dcterms:modified xsi:type="dcterms:W3CDTF">2025-07-16T08:01:00Z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